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027A" w14:textId="77777777" w:rsidR="00183AC3" w:rsidRDefault="00183AC3" w:rsidP="00183AC3">
      <w:pPr>
        <w:pStyle w:val="NoSpacing"/>
        <w:rPr>
          <w:rFonts w:ascii="Times New Roman" w:hAnsi="Times New Roman" w:cs="Times New Roman"/>
          <w:sz w:val="24"/>
          <w:szCs w:val="24"/>
        </w:rPr>
      </w:pPr>
      <w:r>
        <w:rPr>
          <w:rFonts w:ascii="Times New Roman" w:hAnsi="Times New Roman" w:cs="Times New Roman"/>
          <w:sz w:val="24"/>
          <w:szCs w:val="24"/>
          <w:u w:val="single"/>
        </w:rPr>
        <w:t>Thomas JONETSON</w:t>
      </w:r>
      <w:r>
        <w:rPr>
          <w:rFonts w:ascii="Times New Roman" w:hAnsi="Times New Roman" w:cs="Times New Roman"/>
          <w:sz w:val="24"/>
          <w:szCs w:val="24"/>
        </w:rPr>
        <w:t xml:space="preserve">       (fl.1404)</w:t>
      </w:r>
    </w:p>
    <w:p w14:paraId="7E9B05E4" w14:textId="77777777" w:rsidR="00183AC3" w:rsidRDefault="00183AC3" w:rsidP="00183AC3">
      <w:pPr>
        <w:pStyle w:val="NoSpacing"/>
        <w:rPr>
          <w:rFonts w:ascii="Times New Roman" w:hAnsi="Times New Roman" w:cs="Times New Roman"/>
          <w:sz w:val="24"/>
          <w:szCs w:val="24"/>
        </w:rPr>
      </w:pPr>
      <w:r>
        <w:rPr>
          <w:rFonts w:ascii="Times New Roman" w:hAnsi="Times New Roman" w:cs="Times New Roman"/>
          <w:sz w:val="24"/>
          <w:szCs w:val="24"/>
        </w:rPr>
        <w:t>of Scotter, Lindsey, Lincolnshire.</w:t>
      </w:r>
    </w:p>
    <w:p w14:paraId="1C3DFA89" w14:textId="77777777" w:rsidR="00183AC3" w:rsidRDefault="00183AC3" w:rsidP="00183AC3">
      <w:pPr>
        <w:pStyle w:val="NoSpacing"/>
        <w:rPr>
          <w:rFonts w:ascii="Times New Roman" w:hAnsi="Times New Roman" w:cs="Times New Roman"/>
          <w:sz w:val="24"/>
          <w:szCs w:val="24"/>
        </w:rPr>
      </w:pPr>
    </w:p>
    <w:p w14:paraId="10C1133E" w14:textId="1920C285" w:rsidR="00183AC3" w:rsidRDefault="00183AC3" w:rsidP="00183AC3">
      <w:pPr>
        <w:pStyle w:val="NoSpacing"/>
        <w:rPr>
          <w:rFonts w:ascii="Times New Roman" w:hAnsi="Times New Roman" w:cs="Times New Roman"/>
          <w:sz w:val="24"/>
          <w:szCs w:val="24"/>
        </w:rPr>
      </w:pPr>
    </w:p>
    <w:p w14:paraId="770BDED6" w14:textId="77777777" w:rsidR="00F4433C" w:rsidRDefault="00F4433C" w:rsidP="00F4433C">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He was on a commission to levy and collect in Lindsey the tax of a fifteenth and a tenth granted to the King at the last Parliament.</w:t>
      </w:r>
    </w:p>
    <w:p w14:paraId="18D323AA" w14:textId="5EAE08E5" w:rsidR="00F4433C" w:rsidRDefault="00F4433C" w:rsidP="00183AC3">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p.189)</w:t>
      </w:r>
    </w:p>
    <w:p w14:paraId="5A0BF136" w14:textId="77777777" w:rsidR="00183AC3" w:rsidRDefault="00183AC3" w:rsidP="00183AC3">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Lindsey, except the city of Lincoln, touching the names of the persons bound to contribute to the subsidy granted to the King at the last Parliament. </w:t>
      </w:r>
    </w:p>
    <w:p w14:paraId="17318D98" w14:textId="77777777" w:rsidR="00183AC3" w:rsidRDefault="00183AC3" w:rsidP="00183AC3">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pp.255-6)</w:t>
      </w:r>
    </w:p>
    <w:p w14:paraId="6311C60D" w14:textId="77777777" w:rsidR="00183AC3" w:rsidRDefault="00183AC3" w:rsidP="00183AC3">
      <w:pPr>
        <w:pStyle w:val="NoSpacing"/>
        <w:rPr>
          <w:rFonts w:ascii="Times New Roman" w:hAnsi="Times New Roman" w:cs="Times New Roman"/>
          <w:sz w:val="24"/>
          <w:szCs w:val="24"/>
        </w:rPr>
      </w:pPr>
    </w:p>
    <w:p w14:paraId="3BE7C5A7" w14:textId="77777777" w:rsidR="00183AC3" w:rsidRDefault="00183AC3" w:rsidP="00183AC3">
      <w:pPr>
        <w:pStyle w:val="NoSpacing"/>
        <w:rPr>
          <w:rFonts w:ascii="Times New Roman" w:hAnsi="Times New Roman" w:cs="Times New Roman"/>
          <w:sz w:val="24"/>
          <w:szCs w:val="24"/>
        </w:rPr>
      </w:pPr>
    </w:p>
    <w:p w14:paraId="459664D8" w14:textId="55981FC4" w:rsidR="00183AC3" w:rsidRDefault="00183AC3" w:rsidP="00183AC3">
      <w:pPr>
        <w:pStyle w:val="NoSpacing"/>
        <w:rPr>
          <w:rFonts w:ascii="Times New Roman" w:hAnsi="Times New Roman" w:cs="Times New Roman"/>
          <w:sz w:val="24"/>
          <w:szCs w:val="24"/>
        </w:rPr>
      </w:pPr>
      <w:r>
        <w:rPr>
          <w:rFonts w:ascii="Times New Roman" w:hAnsi="Times New Roman" w:cs="Times New Roman"/>
          <w:sz w:val="24"/>
          <w:szCs w:val="24"/>
        </w:rPr>
        <w:t>17 June 2021</w:t>
      </w:r>
    </w:p>
    <w:p w14:paraId="48079598" w14:textId="43CFBA1C" w:rsidR="00F4433C" w:rsidRDefault="00F4433C" w:rsidP="00183AC3">
      <w:pPr>
        <w:pStyle w:val="NoSpacing"/>
        <w:rPr>
          <w:rFonts w:ascii="Times New Roman" w:hAnsi="Times New Roman" w:cs="Times New Roman"/>
          <w:sz w:val="24"/>
          <w:szCs w:val="24"/>
        </w:rPr>
      </w:pPr>
      <w:r>
        <w:rPr>
          <w:rFonts w:ascii="Times New Roman" w:hAnsi="Times New Roman" w:cs="Times New Roman"/>
          <w:sz w:val="24"/>
          <w:szCs w:val="24"/>
        </w:rPr>
        <w:t>31 January 2022</w:t>
      </w:r>
    </w:p>
    <w:p w14:paraId="7166877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10D31" w14:textId="77777777" w:rsidR="00416580" w:rsidRDefault="00416580" w:rsidP="009139A6">
      <w:r>
        <w:separator/>
      </w:r>
    </w:p>
  </w:endnote>
  <w:endnote w:type="continuationSeparator" w:id="0">
    <w:p w14:paraId="677907D7" w14:textId="77777777" w:rsidR="00416580" w:rsidRDefault="0041658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9E8B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FEB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7D6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64FE" w14:textId="77777777" w:rsidR="00416580" w:rsidRDefault="00416580" w:rsidP="009139A6">
      <w:r>
        <w:separator/>
      </w:r>
    </w:p>
  </w:footnote>
  <w:footnote w:type="continuationSeparator" w:id="0">
    <w:p w14:paraId="2BF4B87C" w14:textId="77777777" w:rsidR="00416580" w:rsidRDefault="0041658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8CFC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FEB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F3E8"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C3"/>
    <w:rsid w:val="000666E0"/>
    <w:rsid w:val="00183AC3"/>
    <w:rsid w:val="002510B7"/>
    <w:rsid w:val="00416580"/>
    <w:rsid w:val="005C130B"/>
    <w:rsid w:val="00826F5C"/>
    <w:rsid w:val="009139A6"/>
    <w:rsid w:val="009448BB"/>
    <w:rsid w:val="00A3176C"/>
    <w:rsid w:val="00AE65F8"/>
    <w:rsid w:val="00BA00AB"/>
    <w:rsid w:val="00CB4ED9"/>
    <w:rsid w:val="00EB3209"/>
    <w:rsid w:val="00F4433C"/>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9743C"/>
  <w15:chartTrackingRefBased/>
  <w15:docId w15:val="{40B1424E-27ED-49CA-A7F3-C7AA9F6B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2021-06-29T09:55:00Z</dcterms:created>
  <dcterms:modified xsi:type="dcterms:W3CDTF">2022-01-31T08:52:00Z</dcterms:modified>
</cp:coreProperties>
</file>